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0503A">
        <w:rPr>
          <w:b/>
          <w:noProof/>
          <w:sz w:val="24"/>
        </w:rPr>
        <w:t xml:space="preserve"> RAN Meeting #81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637672">
        <w:rPr>
          <w:b/>
          <w:noProof/>
          <w:sz w:val="24"/>
        </w:rPr>
        <w:t>-</w:t>
      </w:r>
      <w:r w:rsidR="00D668A4">
        <w:rPr>
          <w:b/>
          <w:noProof/>
          <w:sz w:val="24"/>
        </w:rPr>
        <w:t>18</w:t>
      </w:r>
      <w:r w:rsidR="007E23EC">
        <w:rPr>
          <w:b/>
          <w:noProof/>
          <w:sz w:val="24"/>
        </w:rPr>
        <w:t>17</w:t>
      </w:r>
      <w:r w:rsidR="00A36D5C">
        <w:rPr>
          <w:b/>
          <w:noProof/>
          <w:sz w:val="24"/>
        </w:rPr>
        <w:t>59</w:t>
      </w:r>
    </w:p>
    <w:p w:rsidR="006A45BA" w:rsidRPr="00E17B92" w:rsidRDefault="00E0503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 w:rsidRPr="00E0503A">
        <w:rPr>
          <w:b/>
          <w:noProof/>
          <w:sz w:val="24"/>
          <w:lang w:val="es-ES_tradnl"/>
        </w:rPr>
        <w:t>Gold Coast, Australia, September 10-13, 2018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 xml:space="preserve">TR 38.807-001: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C24DF7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16</w:t>
      </w:r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  <w:bookmarkStart w:id="0" w:name="_GoBack"/>
      <w:bookmarkEnd w:id="0"/>
    </w:p>
    <w:p w:rsidR="00A36D5C" w:rsidRDefault="00A36D5C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First draft of the skeleton TR 38.807: study on requirement for NR beyond 52.6 GHz is presented to TSG RAN for review.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197" w:rsidRDefault="00255197">
      <w:r>
        <w:separator/>
      </w:r>
    </w:p>
  </w:endnote>
  <w:endnote w:type="continuationSeparator" w:id="0">
    <w:p w:rsidR="00255197" w:rsidRDefault="0025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197" w:rsidRDefault="00255197">
      <w:r>
        <w:separator/>
      </w:r>
    </w:p>
  </w:footnote>
  <w:footnote w:type="continuationSeparator" w:id="0">
    <w:p w:rsidR="00255197" w:rsidRDefault="00255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34455"/>
    <w:rsid w:val="00240DCD"/>
    <w:rsid w:val="0024786B"/>
    <w:rsid w:val="00251D80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5172"/>
    <w:rsid w:val="004E6F8A"/>
    <w:rsid w:val="00502CD2"/>
    <w:rsid w:val="00504E33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4F5"/>
    <w:rsid w:val="007A5AA5"/>
    <w:rsid w:val="007B0F49"/>
    <w:rsid w:val="007B37D3"/>
    <w:rsid w:val="007C5426"/>
    <w:rsid w:val="007C7E14"/>
    <w:rsid w:val="007D03D2"/>
    <w:rsid w:val="007D1AB2"/>
    <w:rsid w:val="007E23EC"/>
    <w:rsid w:val="007E275D"/>
    <w:rsid w:val="007F522E"/>
    <w:rsid w:val="007F7421"/>
    <w:rsid w:val="00801F7F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658B"/>
    <w:rsid w:val="008F11C3"/>
    <w:rsid w:val="00902CB4"/>
    <w:rsid w:val="00912A85"/>
    <w:rsid w:val="0091634E"/>
    <w:rsid w:val="00921B5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9081F"/>
    <w:rsid w:val="00A9188C"/>
    <w:rsid w:val="00A93F80"/>
    <w:rsid w:val="00A977A1"/>
    <w:rsid w:val="00A97A52"/>
    <w:rsid w:val="00AA0D6A"/>
    <w:rsid w:val="00AA234B"/>
    <w:rsid w:val="00AA31E5"/>
    <w:rsid w:val="00AA44E6"/>
    <w:rsid w:val="00AB36F3"/>
    <w:rsid w:val="00AB58BF"/>
    <w:rsid w:val="00AB5EB5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semiHidden/>
    <w:rsid w:val="00ED67DA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67DA"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572A5-3045-4A91-BE8B-BC6D51F1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56</Words>
  <Characters>294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345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3</cp:revision>
  <cp:lastPrinted>2000-02-29T18:31:00Z</cp:lastPrinted>
  <dcterms:created xsi:type="dcterms:W3CDTF">2018-08-31T09:03:00Z</dcterms:created>
  <dcterms:modified xsi:type="dcterms:W3CDTF">2018-08-31T09:06:00Z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2018-08-31 09:06:46Z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